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920513" w:rsidTr="00F50294">
        <w:tc>
          <w:tcPr>
            <w:tcW w:w="2654" w:type="pct"/>
          </w:tcPr>
          <w:p w:rsidR="00DC56CC" w:rsidRPr="00B520DD" w:rsidRDefault="00A11325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3" from="66.85pt,51.1pt" to="182.3pt,51.1pt" o:allowincell="f"/>
              </w:pict>
            </w:r>
            <w:r w:rsidR="00F112BA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F112BA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A11325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A11325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F112BA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F112B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KÌ II</w:t>
            </w:r>
          </w:p>
          <w:p w:rsidR="00DC56CC" w:rsidRPr="00B520DD" w:rsidRDefault="00F112B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:rsidR="005843D9" w:rsidRPr="00B520DD" w:rsidRDefault="00F112BA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SINH HỌC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:rsidR="00DC56CC" w:rsidRPr="00ED7FB6" w:rsidRDefault="00F112BA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:rsidR="00DC56CC" w:rsidRPr="00B520DD" w:rsidRDefault="00F112B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A11325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F112BA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560</w:t>
                  </w:r>
                </w:p>
              </w:txbxContent>
            </v:textbox>
          </v:rect>
        </w:pict>
      </w:r>
      <w:r w:rsidR="00F112BA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F112BA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A11325" w:rsidP="00DC56CC">
      <w:pPr>
        <w:rPr>
          <w:sz w:val="26"/>
          <w:szCs w:val="26"/>
        </w:rPr>
      </w:pPr>
    </w:p>
    <w:p w:rsidR="0089595D" w:rsidRPr="00B520DD" w:rsidRDefault="00A11325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3D38F3" w:rsidRPr="00AB2084" w:rsidRDefault="003D38F3" w:rsidP="003D38F3">
      <w:pPr>
        <w:spacing w:before="120"/>
        <w:ind w:right="293"/>
        <w:jc w:val="both"/>
        <w:rPr>
          <w:rFonts w:eastAsia="Calibri"/>
          <w:b/>
          <w:sz w:val="28"/>
          <w:szCs w:val="28"/>
        </w:rPr>
      </w:pPr>
      <w:bookmarkStart w:id="2" w:name="note"/>
      <w:bookmarkEnd w:id="2"/>
      <w:r w:rsidRPr="00AB2084">
        <w:rPr>
          <w:rFonts w:eastAsia="Calibri"/>
          <w:b/>
          <w:sz w:val="28"/>
          <w:szCs w:val="28"/>
        </w:rPr>
        <w:t xml:space="preserve">I. </w:t>
      </w:r>
      <w:r w:rsidRPr="00AB2084">
        <w:rPr>
          <w:rFonts w:eastAsia="Calibri"/>
          <w:b/>
          <w:sz w:val="28"/>
          <w:szCs w:val="28"/>
          <w:u w:val="single"/>
        </w:rPr>
        <w:t>Trắc nghiệm (7 điểm)</w:t>
      </w:r>
    </w:p>
    <w:p w:rsidR="004030F3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>
        <w:rPr>
          <w:sz w:val="24"/>
          <w:szCs w:val="28"/>
          <w:lang w:eastAsia="en-US"/>
        </w:rPr>
        <w:t>Nguyên nhân của ung thư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rối loạn cơ chế điều hòa phân bào, khiến tế bào phân chia không kiểm soát tạo nên khối u lành tính.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Nguyên nhân do virus xâm nhập vào tế bào.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Do tế bào tổng hợp ra protein độc.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73264C">
        <w:rPr>
          <w:color w:val="000000"/>
          <w:szCs w:val="28"/>
        </w:rPr>
        <w:t>Do rối loạn cơ chế điều hòa phân bào, khiến tế bào phân chia không kiểm soát tạo nên khối u ác tính.</w:t>
      </w:r>
    </w:p>
    <w:p w:rsidR="00B2516F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>
        <w:rPr>
          <w:sz w:val="24"/>
          <w:szCs w:val="28"/>
          <w:lang w:eastAsia="en-US"/>
        </w:rPr>
        <w:t>Trong nuôi cấy không liên tục, sinh trưởng của vi khuẩn gồm mấy pha cơ bản?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3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1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2</w:t>
      </w:r>
      <w:r>
        <w:rPr>
          <w:b/>
        </w:rPr>
        <w:tab/>
        <w:t>D.</w:t>
      </w:r>
      <w:r>
        <w:t xml:space="preserve"> </w:t>
      </w:r>
      <w:r w:rsidRPr="00B2516F">
        <w:rPr>
          <w:color w:val="000000"/>
          <w:szCs w:val="28"/>
        </w:rPr>
        <w:t>4</w:t>
      </w:r>
    </w:p>
    <w:p w:rsidR="00A55E9E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>
        <w:rPr>
          <w:sz w:val="24"/>
          <w:szCs w:val="28"/>
          <w:lang w:eastAsia="en-US"/>
        </w:rPr>
        <w:t>Nhóm vi sinh vật nào sau đây gồm các sinh vật nhân sơ?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Vi nấm, tảo đơn bào.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Tảo đơn bào, động vật nguyên sinh.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D1174">
        <w:rPr>
          <w:color w:val="000000"/>
          <w:szCs w:val="28"/>
        </w:rPr>
        <w:t>Vi khuẩn, Archaea.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Vi nấm, tảo đơn, vi khuẩn.</w:t>
      </w:r>
    </w:p>
    <w:p w:rsidR="00B2516F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>
        <w:rPr>
          <w:sz w:val="24"/>
          <w:szCs w:val="28"/>
          <w:lang w:eastAsia="en-US"/>
        </w:rPr>
        <w:t>Sinh trưởng của quần thể vi sinh vật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Sự tăng khối lượng tế bào trong quần thể.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</w:t>
      </w:r>
      <w:r w:rsidRPr="00882879">
        <w:rPr>
          <w:color w:val="000000"/>
          <w:szCs w:val="28"/>
        </w:rPr>
        <w:t>ự tăng số lượng tế bào trong quần thể.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Sự tăng kích thước tế bào trong quần thể.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Sự tăng kích thước cơ thể trong quần thể.</w:t>
      </w:r>
    </w:p>
    <w:p w:rsidR="00D44799" w:rsidRDefault="00F112B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>
        <w:rPr>
          <w:sz w:val="24"/>
          <w:szCs w:val="28"/>
          <w:lang w:eastAsia="en-US"/>
        </w:rPr>
        <w:t>Thứ tự các kỳ trong nguyên phân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E3B44">
        <w:rPr>
          <w:color w:val="000000"/>
          <w:szCs w:val="28"/>
        </w:rPr>
        <w:t xml:space="preserve">Kì đầu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giữa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sau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cuối.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sau.</w:t>
      </w:r>
    </w:p>
    <w:p w:rsidR="004030F3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>
        <w:rPr>
          <w:sz w:val="24"/>
          <w:szCs w:val="28"/>
          <w:lang w:eastAsia="en-US"/>
        </w:rPr>
        <w:t xml:space="preserve">Sinh vật nào sau đây </w:t>
      </w:r>
      <w:r w:rsidRPr="00381590">
        <w:rPr>
          <w:b/>
          <w:sz w:val="24"/>
          <w:szCs w:val="28"/>
          <w:lang w:eastAsia="en-US"/>
        </w:rPr>
        <w:t>không thuộc</w:t>
      </w:r>
      <w:r>
        <w:rPr>
          <w:sz w:val="24"/>
          <w:szCs w:val="28"/>
          <w:lang w:eastAsia="en-US"/>
        </w:rPr>
        <w:t xml:space="preserve"> vi sinh vật?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Động vật nguyên sinh.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Vi khuẩn.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Virus.</w:t>
      </w:r>
      <w:r>
        <w:rPr>
          <w:b/>
        </w:rPr>
        <w:tab/>
        <w:t>D.</w:t>
      </w:r>
      <w:r>
        <w:t xml:space="preserve"> </w:t>
      </w:r>
      <w:r w:rsidRPr="00FA6F5D">
        <w:rPr>
          <w:color w:val="000000"/>
          <w:szCs w:val="28"/>
        </w:rPr>
        <w:t>Bèo hoa dâu.</w:t>
      </w:r>
    </w:p>
    <w:p w:rsidR="00A30FC2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>
        <w:rPr>
          <w:sz w:val="24"/>
          <w:szCs w:val="28"/>
          <w:lang w:eastAsia="en-US"/>
        </w:rPr>
        <w:t>Việc làm tương, nước chấm là ứng dụng của quá trình phân giải của vi sinh vật trên nguồn cơ chất nào?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Lipid.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Polysaccharide.</w:t>
      </w:r>
      <w:r>
        <w:rPr>
          <w:b/>
        </w:rPr>
        <w:tab/>
        <w:t>C.</w:t>
      </w:r>
      <w:r>
        <w:t xml:space="preserve"> </w:t>
      </w:r>
      <w:r w:rsidRPr="00A30FC2">
        <w:rPr>
          <w:color w:val="000000"/>
          <w:szCs w:val="28"/>
        </w:rPr>
        <w:t>Protein.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Lactose.</w:t>
      </w:r>
    </w:p>
    <w:p w:rsidR="00093580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>
        <w:rPr>
          <w:sz w:val="24"/>
          <w:szCs w:val="28"/>
          <w:lang w:eastAsia="en-US"/>
        </w:rPr>
        <w:t>Môi trường nuôi cấy liên tục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Môi trường có các yếu tố tối ưu với sự phát triển của vi sinh vật.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</w:t>
      </w:r>
      <w:r w:rsidRPr="00A30FC2">
        <w:rPr>
          <w:color w:val="000000"/>
          <w:szCs w:val="28"/>
        </w:rPr>
        <w:t>ôi trường thường xuyên được bổ sung chất dinh dưỡng mới và loại bỏ các sản phẩm trao đổi chất.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 và không được lấy đi các sản phẩm trao đổi chất.</w:t>
      </w:r>
    </w:p>
    <w:p w:rsidR="00193E3C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>
        <w:rPr>
          <w:sz w:val="24"/>
          <w:szCs w:val="28"/>
          <w:lang w:eastAsia="en-US"/>
        </w:rPr>
        <w:t>Vật chất di truyền của một virus là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>
        <w:rPr>
          <w:color w:val="000000"/>
          <w:szCs w:val="28"/>
        </w:rPr>
        <w:t>ARN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ADN và ARN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ADN</w:t>
      </w:r>
      <w:r>
        <w:rPr>
          <w:b/>
        </w:rPr>
        <w:tab/>
        <w:t>D.</w:t>
      </w:r>
      <w:r>
        <w:t xml:space="preserve"> </w:t>
      </w:r>
      <w:r w:rsidRPr="007704A5">
        <w:rPr>
          <w:color w:val="000000"/>
          <w:szCs w:val="28"/>
        </w:rPr>
        <w:t>ADN hoặc ARN</w:t>
      </w:r>
    </w:p>
    <w:p w:rsidR="00A55E9E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bookmarkStart w:id="3" w:name="_GoBack"/>
      <w:bookmarkEnd w:id="3"/>
      <w:r w:rsidRPr="00B520DD">
        <w:rPr>
          <w:rFonts w:eastAsia="Times New Roman"/>
          <w:b/>
          <w:sz w:val="24"/>
          <w:szCs w:val="26"/>
        </w:rPr>
        <w:t xml:space="preserve">Câu 10. </w:t>
      </w:r>
      <w:r>
        <w:rPr>
          <w:sz w:val="24"/>
          <w:szCs w:val="28"/>
          <w:lang w:eastAsia="en-US"/>
        </w:rPr>
        <w:t>Hình thức sinh sản phổ biến nhất ở vi sinh vật là?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A30FC2">
        <w:rPr>
          <w:color w:val="000000"/>
          <w:szCs w:val="28"/>
        </w:rPr>
        <w:t>Phân đôi.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Hình thành bào tử.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Nảy chồi.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Phân mảnh.</w:t>
      </w:r>
    </w:p>
    <w:p w:rsidR="00FA6F5D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>
        <w:rPr>
          <w:sz w:val="24"/>
          <w:szCs w:val="28"/>
          <w:lang w:eastAsia="en-US"/>
        </w:rPr>
        <w:t xml:space="preserve">Đặc điểm nào sau đây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đặc điểm của nhóm vi sinh vật?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Phân bố rộng.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Sinh trưởng nhanh.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FA6F5D">
        <w:rPr>
          <w:color w:val="000000"/>
          <w:szCs w:val="28"/>
        </w:rPr>
        <w:t>Sinh khối nhỏ.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Sinh sản nhanh.</w:t>
      </w:r>
    </w:p>
    <w:p w:rsidR="00923ABA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>
        <w:rPr>
          <w:sz w:val="24"/>
          <w:szCs w:val="28"/>
          <w:lang w:eastAsia="en-US"/>
        </w:rPr>
        <w:t>Cho các bước trong quá trình nhân lên của virus như sau: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Sự xâm nhập.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Lắp ráp.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Tổng hợp.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Hấp phụ.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Giải phóng.</w:t>
      </w:r>
    </w:p>
    <w:p w:rsidR="00923ABA" w:rsidRDefault="00F112B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Trình tự nào sau đây phản ánh đúng diễn biến quá trình nhân lên của virus?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23ABA"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5.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217793" w:rsidRDefault="00F112B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>
        <w:rPr>
          <w:sz w:val="24"/>
          <w:szCs w:val="28"/>
          <w:lang w:eastAsia="en-US"/>
        </w:rPr>
        <w:t>Tế bào gốc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Những tế bào có thể phân chia và biệt hóa thành một loại tế bào.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</w:t>
      </w:r>
      <w:r w:rsidRPr="009E3B44">
        <w:rPr>
          <w:color w:val="000000"/>
          <w:szCs w:val="28"/>
        </w:rPr>
        <w:t>hững tế bào có thể phân chia và biệt hóa thành nhiều tế bào khác nhau.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Những tế bào không thể phân chia và biệt hóa thành nhiều tế bào khác nhau.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Những tế bào không thể phân chia và biệt hóa thành một loại tế bào.</w:t>
      </w:r>
    </w:p>
    <w:p w:rsidR="00FA0AFF" w:rsidRDefault="00F112B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>
        <w:rPr>
          <w:sz w:val="24"/>
          <w:szCs w:val="28"/>
          <w:lang w:eastAsia="en-US"/>
        </w:rPr>
        <w:t xml:space="preserve">NST nhân đôi ở 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Pha S của kì trung gian.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G1 của kì trung gian.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Kì đầu của nguyên phân.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G2 của kì trung gian.</w:t>
      </w:r>
    </w:p>
    <w:p w:rsidR="001146AB" w:rsidRDefault="00F112BA" w:rsidP="00FA0AFF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>
        <w:rPr>
          <w:sz w:val="24"/>
          <w:szCs w:val="28"/>
          <w:lang w:eastAsia="en-US"/>
        </w:rPr>
        <w:t xml:space="preserve">Đâu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yếu tố ảnh hưởng đến giảm phân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Loại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Yếu tố môi trường bên ngoài.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Yếu tố di truyền.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Hormone sinh dục, tuổi tác.</w:t>
      </w:r>
    </w:p>
    <w:p w:rsidR="007704A5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>
        <w:rPr>
          <w:sz w:val="24"/>
          <w:szCs w:val="28"/>
          <w:lang w:eastAsia="en-US"/>
        </w:rPr>
        <w:t xml:space="preserve">Bộ phận nào sau đây </w:t>
      </w:r>
      <w:r w:rsidRPr="00381590">
        <w:rPr>
          <w:b/>
          <w:sz w:val="24"/>
          <w:szCs w:val="28"/>
          <w:lang w:eastAsia="en-US"/>
        </w:rPr>
        <w:t>không có</w:t>
      </w:r>
      <w:r>
        <w:rPr>
          <w:sz w:val="24"/>
          <w:szCs w:val="28"/>
          <w:lang w:eastAsia="en-US"/>
        </w:rPr>
        <w:t xml:space="preserve"> ở virus?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Capsid.</w:t>
      </w:r>
      <w:r>
        <w:rPr>
          <w:b/>
        </w:rPr>
        <w:tab/>
        <w:t>B.</w:t>
      </w:r>
      <w:r>
        <w:t xml:space="preserve"> </w:t>
      </w:r>
      <w:r w:rsidRPr="009D28E0">
        <w:rPr>
          <w:color w:val="000000"/>
          <w:szCs w:val="28"/>
        </w:rPr>
        <w:t>Ribosme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Acid nucleic.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Protein</w:t>
      </w:r>
    </w:p>
    <w:p w:rsidR="009E3B44" w:rsidRDefault="00F112BA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>
        <w:rPr>
          <w:sz w:val="24"/>
          <w:szCs w:val="28"/>
          <w:lang w:eastAsia="en-US"/>
        </w:rPr>
        <w:t>Thành phần nào của tế bào vi khuẩn quyết định kết quả nhuộm Gram?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Lông và roi.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Màng nhầy.</w:t>
      </w:r>
      <w:r>
        <w:rPr>
          <w:b/>
        </w:rPr>
        <w:tab/>
        <w:t>C.</w:t>
      </w:r>
      <w:r>
        <w:t xml:space="preserve"> </w:t>
      </w:r>
      <w:r w:rsidRPr="001C4CA1">
        <w:rPr>
          <w:color w:val="000000"/>
          <w:szCs w:val="28"/>
        </w:rPr>
        <w:t>Thành tế bào.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Màng tế bào.</w:t>
      </w:r>
    </w:p>
    <w:p w:rsidR="008E2A03" w:rsidRDefault="00F112BA" w:rsidP="008E2A03">
      <w:pPr>
        <w:pStyle w:val="Normal0"/>
        <w:spacing w:before="60" w:after="0" w:line="240" w:lineRule="auto"/>
        <w:rPr>
          <w:rFonts w:ascii="Arial" w:hAnsi="Arial" w:cs="Arial"/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FE76AD">
        <w:rPr>
          <w:rFonts w:hint="cs"/>
          <w:sz w:val="24"/>
          <w:szCs w:val="28"/>
          <w:lang w:eastAsia="en-US"/>
        </w:rPr>
        <w:t xml:space="preserve">Biện pháp chủ động phòng tránh </w:t>
      </w:r>
      <w:r>
        <w:rPr>
          <w:rFonts w:hint="cs"/>
          <w:sz w:val="24"/>
          <w:szCs w:val="28"/>
          <w:lang w:eastAsia="en-US"/>
        </w:rPr>
        <w:t xml:space="preserve">bệnh do </w:t>
      </w:r>
      <w:r w:rsidRPr="00FE76AD">
        <w:rPr>
          <w:sz w:val="24"/>
          <w:szCs w:val="28"/>
          <w:lang w:eastAsia="en-US"/>
        </w:rPr>
        <w:t xml:space="preserve">virus </w:t>
      </w:r>
      <w:r w:rsidRPr="00381590">
        <w:rPr>
          <w:rFonts w:hint="cs"/>
          <w:b/>
          <w:sz w:val="24"/>
          <w:szCs w:val="28"/>
          <w:lang w:eastAsia="en-US"/>
        </w:rPr>
        <w:t>hiệu quả nhất</w:t>
      </w:r>
      <w:r w:rsidRPr="00FE76AD">
        <w:rPr>
          <w:rFonts w:hint="cs"/>
          <w:sz w:val="24"/>
          <w:szCs w:val="28"/>
          <w:lang w:eastAsia="en-US"/>
        </w:rPr>
        <w:t xml:space="preserve"> ở người là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FE76AD">
        <w:rPr>
          <w:color w:val="000000"/>
          <w:szCs w:val="28"/>
        </w:rPr>
        <w:t>G</w:t>
      </w:r>
      <w:r>
        <w:rPr>
          <w:rFonts w:hint="cs"/>
          <w:color w:val="000000"/>
          <w:szCs w:val="28"/>
        </w:rPr>
        <w:t>iữ gìn vệ sinh cơ thể.</w:t>
      </w:r>
      <w:r>
        <w:rPr>
          <w:b/>
        </w:rPr>
        <w:tab/>
        <w:t>B.</w:t>
      </w:r>
      <w:r>
        <w:t xml:space="preserve"> </w:t>
      </w:r>
      <w:r w:rsidRPr="00FE76AD">
        <w:rPr>
          <w:rFonts w:hint="cs"/>
          <w:color w:val="000000"/>
          <w:szCs w:val="28"/>
        </w:rPr>
        <w:t>Ăn uống đủ chất.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8E2A03">
        <w:rPr>
          <w:rFonts w:hint="cs"/>
          <w:color w:val="000000"/>
          <w:szCs w:val="28"/>
        </w:rPr>
        <w:t>Vệ sinh môi trường sạch sẽ.</w:t>
      </w:r>
      <w:r>
        <w:rPr>
          <w:b/>
        </w:rPr>
        <w:tab/>
        <w:t>D.</w:t>
      </w:r>
      <w:r>
        <w:t xml:space="preserve"> </w:t>
      </w:r>
      <w:r w:rsidRPr="008E2A03">
        <w:rPr>
          <w:rFonts w:hint="cs"/>
          <w:color w:val="000000"/>
          <w:szCs w:val="28"/>
        </w:rPr>
        <w:t>Tiêm vaccine.</w:t>
      </w:r>
    </w:p>
    <w:p w:rsidR="009E3B44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>
        <w:rPr>
          <w:sz w:val="24"/>
          <w:szCs w:val="28"/>
          <w:lang w:eastAsia="en-US"/>
        </w:rPr>
        <w:t>Kết quả của giảm phân là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E3B44">
        <w:rPr>
          <w:color w:val="000000"/>
          <w:szCs w:val="28"/>
        </w:rPr>
        <w:t>Từ 1 tế bào, qua 2 lần phân bào của giảm phân tạo ra được 4 tế bào con có số lượng NST giảm đi một nửa.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Từ 1 tế bào, qua 2 lần phân bào của giảm phân tạo ra được 2 tế bào con có số lượng NST bằng tế bào mẹ.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4 tế bào con có số lượng NST giảm đi một nửa.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2 tế bào con có số lượng NST bằng tế bào mẹ.</w:t>
      </w:r>
    </w:p>
    <w:p w:rsidR="00093580" w:rsidRDefault="00F112BA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>
        <w:rPr>
          <w:sz w:val="24"/>
          <w:szCs w:val="28"/>
          <w:lang w:eastAsia="en-US"/>
        </w:rPr>
        <w:t>Trình tự nào dưới đây phản ánh đúng trình tự của một phần trong chu kì nhân lên của virus HIV?</w:t>
      </w:r>
    </w:p>
    <w:p w:rsidR="007704A5" w:rsidRDefault="00F112B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Tích hợp DNA mạch kép vào hệ gen của tế bào chủ.</w:t>
      </w:r>
    </w:p>
    <w:p w:rsidR="007704A5" w:rsidRDefault="00F112B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lastRenderedPageBreak/>
        <w:t>(2) Tổng hợp protein của virus.</w:t>
      </w:r>
    </w:p>
    <w:p w:rsidR="007704A5" w:rsidRDefault="00F112B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DNA của virus được phiên mã thành RNA của virus.</w:t>
      </w:r>
    </w:p>
    <w:p w:rsidR="007704A5" w:rsidRDefault="00F112B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Enzyme phiên mã ngược tổng hợp DNA mạch đơn từ RNA của virus.</w:t>
      </w:r>
    </w:p>
    <w:p w:rsidR="001C4CA1" w:rsidRDefault="00F112B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Tổng hợp mạch DNA có trình tự bổ sung với mạch DNA được phiên mã ngược từ RNA.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1C4CA1"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2.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4.</w:t>
      </w:r>
    </w:p>
    <w:p w:rsidR="00BD7EF8" w:rsidRDefault="00F112BA" w:rsidP="00BD7EF8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155621">
        <w:rPr>
          <w:sz w:val="24"/>
          <w:lang w:eastAsia="en-US"/>
        </w:rPr>
        <w:t xml:space="preserve">Virus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được sử dụng trong ứng dụng nào dưới đây?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155621">
        <w:rPr>
          <w:color w:val="000000"/>
        </w:rPr>
        <w:t>Làm vecto</w:t>
      </w:r>
      <w:r>
        <w:rPr>
          <w:color w:val="000000"/>
        </w:rPr>
        <w:t>r trong công nghệ di truyền.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BD7EF8">
        <w:rPr>
          <w:color w:val="000000"/>
        </w:rPr>
        <w:t>Chế</w:t>
      </w:r>
      <w:r>
        <w:rPr>
          <w:color w:val="000000"/>
        </w:rPr>
        <w:t xml:space="preserve"> tạo vaccine.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BD7EF8">
        <w:rPr>
          <w:color w:val="000000"/>
        </w:rPr>
        <w:t>Sản xuất enzyme tự nhiên</w:t>
      </w:r>
      <w:r w:rsidRPr="00BD7EF8">
        <w:rPr>
          <w:rFonts w:ascii="Arial" w:hAnsi="Arial" w:cs="Arial"/>
          <w:color w:val="000000"/>
        </w:rPr>
        <w:t>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55621">
        <w:rPr>
          <w:color w:val="000000"/>
        </w:rPr>
        <w:t>Sản xuất thuốc trừ sâu.</w:t>
      </w:r>
    </w:p>
    <w:p w:rsidR="009D28E0" w:rsidRDefault="00F112B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>
        <w:rPr>
          <w:sz w:val="24"/>
          <w:szCs w:val="28"/>
          <w:lang w:eastAsia="en-US"/>
        </w:rPr>
        <w:t>Vì sao vi sinh vật phát triển rất nhanh?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quá trình hấp thụ, chuyển hóa vật chất, năng lượng chậm nhưng quá trình sinh tổng hợp diễn ra với tốc độ nhanh.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D28E0">
        <w:rPr>
          <w:color w:val="000000"/>
          <w:szCs w:val="28"/>
        </w:rPr>
        <w:t>Do quá trình hấp thụ, chuyển hóa vật chất, năng lượng, sinh tổng hợp diễn ra với tốc độ nhanh.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Do hấp thụ các chất chậm nhưng tốc độ chuyển hóa nhanh.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Do cấu tạo phức tạp, tốc độ sinh sản nhạnh.</w:t>
      </w:r>
    </w:p>
    <w:p w:rsidR="00521C12" w:rsidRDefault="00F112BA" w:rsidP="00521C12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155621">
        <w:rPr>
          <w:sz w:val="24"/>
          <w:lang w:eastAsia="en-US"/>
        </w:rPr>
        <w:t xml:space="preserve">Phát biểu nào sau đây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đúng khi nói về HIV/AIDS?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21C12">
        <w:rPr>
          <w:color w:val="000000"/>
        </w:rPr>
        <w:t>HIV tấn công và phá hủy các tế bào hệ miễn dịch, làm suy yếu khả năng miễn dịch của cơ thể.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521C12">
        <w:rPr>
          <w:color w:val="000000"/>
        </w:rPr>
        <w:t>HIV lây truyền từ người sang người theo 3 con đường: đường hô hấp, đường tình dục và mẹ truyền sang con.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521C12">
        <w:rPr>
          <w:color w:val="000000"/>
        </w:rPr>
        <w:t>HIV có khả năng tạo ra rất nhiều biến thể mới trong một thời gian ngắn khiến việc phòng và điều trị AIDS gặp nhiều khó khăn.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521C12">
        <w:rPr>
          <w:color w:val="000000"/>
        </w:rPr>
        <w:t>Trong những giai đoạn đầu, người nhiễm HIV thường</w:t>
      </w:r>
      <w:r w:rsidRPr="00155621">
        <w:rPr>
          <w:color w:val="000000"/>
        </w:rPr>
        <w:t xml:space="preserve"> không có biểu hiện triệu chứng rõ ràng dẫn đến nguy cơ lây nhiễm cao.</w:t>
      </w:r>
    </w:p>
    <w:p w:rsidR="00B2516F" w:rsidRDefault="00F112B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>
        <w:rPr>
          <w:sz w:val="24"/>
          <w:szCs w:val="28"/>
          <w:lang w:eastAsia="en-US"/>
        </w:rPr>
        <w:t>Trong môi trường nuôi cấy không liên tục, pha nào có mật độ vi khuẩn trong quần thể cao nhất?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Pha lũy thừa.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tiềm phát.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Pha suy vong</w:t>
      </w:r>
      <w:r>
        <w:rPr>
          <w:b/>
        </w:rPr>
        <w:tab/>
        <w:t>D.</w:t>
      </w:r>
      <w:r>
        <w:t xml:space="preserve"> </w:t>
      </w:r>
      <w:r w:rsidRPr="00B2516F">
        <w:rPr>
          <w:color w:val="000000"/>
          <w:szCs w:val="28"/>
        </w:rPr>
        <w:t>Pha cân bằng.</w:t>
      </w:r>
    </w:p>
    <w:p w:rsidR="00BD37C9" w:rsidRPr="00BD37C9" w:rsidRDefault="00F112BA" w:rsidP="00BD37C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BD37C9">
        <w:rPr>
          <w:rFonts w:hint="cs"/>
          <w:sz w:val="24"/>
          <w:szCs w:val="28"/>
          <w:lang w:eastAsia="en-US"/>
        </w:rPr>
        <w:t xml:space="preserve">Bệnh nào sau đây </w:t>
      </w:r>
      <w:r w:rsidRPr="00BD37C9">
        <w:rPr>
          <w:rFonts w:hint="cs"/>
          <w:b/>
          <w:sz w:val="24"/>
          <w:szCs w:val="28"/>
          <w:lang w:eastAsia="en-US"/>
        </w:rPr>
        <w:t>không phải</w:t>
      </w:r>
      <w:r w:rsidRPr="00BD37C9">
        <w:rPr>
          <w:rFonts w:hint="cs"/>
          <w:sz w:val="24"/>
          <w:szCs w:val="28"/>
          <w:lang w:eastAsia="en-US"/>
        </w:rPr>
        <w:t xml:space="preserve"> là do virus gây ra?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73264C">
        <w:rPr>
          <w:rFonts w:hint="cs"/>
          <w:color w:val="000000"/>
          <w:szCs w:val="28"/>
        </w:rPr>
        <w:t>Viêm gan B</w:t>
      </w:r>
      <w:r>
        <w:rPr>
          <w:b/>
        </w:rPr>
        <w:tab/>
        <w:t>B.</w:t>
      </w:r>
      <w:r>
        <w:t xml:space="preserve"> </w:t>
      </w:r>
      <w:r w:rsidRPr="006110E2">
        <w:rPr>
          <w:bCs/>
          <w:color w:val="000000"/>
          <w:szCs w:val="28"/>
        </w:rPr>
        <w:t>Lang ben.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BD37C9">
        <w:rPr>
          <w:rFonts w:hint="cs"/>
          <w:color w:val="000000"/>
          <w:szCs w:val="28"/>
        </w:rPr>
        <w:t>Cúm</w:t>
      </w:r>
      <w:r>
        <w:rPr>
          <w:b/>
        </w:rPr>
        <w:tab/>
        <w:t>D.</w:t>
      </w:r>
      <w:r>
        <w:t xml:space="preserve"> </w:t>
      </w:r>
      <w:r w:rsidRPr="006110E2">
        <w:rPr>
          <w:rFonts w:hint="cs"/>
          <w:color w:val="000000"/>
          <w:szCs w:val="28"/>
        </w:rPr>
        <w:t>Viêm não Nhật Bản</w:t>
      </w:r>
    </w:p>
    <w:p w:rsidR="009364ED" w:rsidRDefault="00F112B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>
        <w:rPr>
          <w:sz w:val="24"/>
          <w:szCs w:val="28"/>
          <w:lang w:eastAsia="en-US"/>
        </w:rPr>
        <w:t>Các vi sinh vật sử dụng nguồn năng lượng là ánh sáng và nguồn carbon là CO</w:t>
      </w:r>
      <w:r>
        <w:rPr>
          <w:sz w:val="24"/>
          <w:szCs w:val="28"/>
          <w:lang w:eastAsia="en-US"/>
        </w:rPr>
        <w:softHyphen/>
      </w:r>
      <w:r>
        <w:rPr>
          <w:sz w:val="24"/>
          <w:szCs w:val="28"/>
          <w:vertAlign w:val="subscript"/>
          <w:lang w:eastAsia="en-US"/>
        </w:rPr>
        <w:t>2</w:t>
      </w:r>
      <w:r>
        <w:rPr>
          <w:sz w:val="24"/>
          <w:szCs w:val="28"/>
          <w:lang w:eastAsia="en-US"/>
        </w:rPr>
        <w:t xml:space="preserve"> thuộc nhóm</w:t>
      </w:r>
    </w:p>
    <w:p w:rsidR="00A77B3E" w:rsidRDefault="00F112B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C4CA1">
        <w:rPr>
          <w:color w:val="000000"/>
          <w:szCs w:val="28"/>
        </w:rPr>
        <w:t>quang tự dưỡng.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hóa tự dưỡng.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hóa dị dưỡng.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quang dị dưỡng.</w:t>
      </w:r>
    </w:p>
    <w:p w:rsidR="006C4EBE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>
        <w:rPr>
          <w:sz w:val="24"/>
          <w:szCs w:val="28"/>
          <w:lang w:eastAsia="en-US"/>
        </w:rPr>
        <w:t xml:space="preserve">Câu nào dưới đây nói về nhân bản vô tính vật nuôi là </w:t>
      </w:r>
      <w:r w:rsidRPr="00381590">
        <w:rPr>
          <w:b/>
          <w:sz w:val="24"/>
          <w:szCs w:val="28"/>
          <w:lang w:eastAsia="en-US"/>
        </w:rPr>
        <w:t>đúng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Con vật sinh ra do nhân bản giống hệt con vật cho nhân về mọi đặc điểm.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E3B44">
        <w:rPr>
          <w:color w:val="000000"/>
          <w:szCs w:val="28"/>
        </w:rPr>
        <w:t>Nhân bản vô tính vật nuôi giúp tạo ra nhiều cá thể có cùng kiểu gen quý hiếm.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Nhân bản vật nuôi là hình thức sinh sản vô tính, xảy ra trong tự nhiên.</w:t>
      </w:r>
    </w:p>
    <w:p w:rsidR="00A77B3E" w:rsidRDefault="00F112B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Con vật sinh ra do nhân bản có tuổi thọ cao hơn so với các con vật sinh sản hữu tính cùng loài.</w:t>
      </w:r>
    </w:p>
    <w:p w:rsidR="00952679" w:rsidRDefault="00F112B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>
        <w:rPr>
          <w:sz w:val="24"/>
          <w:szCs w:val="28"/>
          <w:lang w:eastAsia="en-US"/>
        </w:rPr>
        <w:t>Các chromatid của các NST tương đồng có thể xảy ra trao đổi đoạn cho nhau (trao đổi chéo) diễn ra ở kỳ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E3B44">
        <w:rPr>
          <w:color w:val="000000"/>
          <w:szCs w:val="28"/>
        </w:rPr>
        <w:t>Kì đầu của giảm phân I.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Kì đầu của nguyên phân.</w:t>
      </w:r>
    </w:p>
    <w:p w:rsidR="00A77B3E" w:rsidRDefault="00F112B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Kì đầu của giảm phân II.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Kì trung gian.</w:t>
      </w:r>
    </w:p>
    <w:p w:rsidR="005E616C" w:rsidRDefault="005E616C" w:rsidP="00D470B4">
      <w:pPr>
        <w:spacing w:before="60"/>
        <w:jc w:val="center"/>
        <w:rPr>
          <w:b/>
          <w:i/>
          <w:szCs w:val="26"/>
        </w:rPr>
      </w:pPr>
    </w:p>
    <w:p w:rsidR="005E616C" w:rsidRDefault="005E616C" w:rsidP="00D470B4">
      <w:pPr>
        <w:spacing w:before="60"/>
        <w:jc w:val="center"/>
        <w:rPr>
          <w:b/>
          <w:i/>
          <w:szCs w:val="26"/>
        </w:rPr>
      </w:pPr>
    </w:p>
    <w:p w:rsidR="005E616C" w:rsidRDefault="005E616C" w:rsidP="00D470B4">
      <w:pPr>
        <w:spacing w:before="60"/>
        <w:jc w:val="center"/>
        <w:rPr>
          <w:b/>
          <w:i/>
          <w:szCs w:val="26"/>
        </w:rPr>
      </w:pPr>
    </w:p>
    <w:p w:rsidR="005E616C" w:rsidRDefault="005E616C" w:rsidP="00D470B4">
      <w:pPr>
        <w:spacing w:before="60"/>
        <w:jc w:val="center"/>
        <w:rPr>
          <w:b/>
          <w:i/>
          <w:szCs w:val="26"/>
        </w:rPr>
      </w:pPr>
    </w:p>
    <w:p w:rsidR="005E616C" w:rsidRPr="00F67417" w:rsidRDefault="005E616C" w:rsidP="005E616C">
      <w:pPr>
        <w:spacing w:before="120"/>
        <w:jc w:val="both"/>
        <w:rPr>
          <w:rFonts w:eastAsia="Calibri"/>
          <w:b/>
        </w:rPr>
      </w:pPr>
      <w:r w:rsidRPr="00F67417">
        <w:rPr>
          <w:rFonts w:eastAsia="Calibri"/>
          <w:b/>
        </w:rPr>
        <w:lastRenderedPageBreak/>
        <w:t xml:space="preserve">II. </w:t>
      </w:r>
      <w:r w:rsidRPr="00F67417">
        <w:rPr>
          <w:rFonts w:eastAsia="Calibri"/>
          <w:b/>
          <w:u w:val="single"/>
        </w:rPr>
        <w:t>Tự luận (3 điểm)</w:t>
      </w:r>
    </w:p>
    <w:p w:rsidR="005E616C" w:rsidRPr="00F67417" w:rsidRDefault="005E616C" w:rsidP="005E616C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Câu 1:  </w:t>
      </w:r>
      <w:r w:rsidRPr="00F67417">
        <w:rPr>
          <w:rFonts w:eastAsia="Calibri"/>
          <w:b/>
        </w:rPr>
        <w:t>(2 điểm)</w:t>
      </w:r>
    </w:p>
    <w:p w:rsidR="005E616C" w:rsidRPr="00F67417" w:rsidRDefault="005E616C" w:rsidP="005E616C">
      <w:pPr>
        <w:spacing w:before="120"/>
        <w:ind w:right="125"/>
        <w:jc w:val="both"/>
      </w:pPr>
      <w:r w:rsidRPr="00F67417">
        <w:rPr>
          <w:rFonts w:eastAsia="Calibri"/>
          <w:b/>
        </w:rPr>
        <w:tab/>
      </w:r>
      <w:r w:rsidRPr="00F67417">
        <w:t>Vẽ bản đồ khái niệm với các khái niệm sau đây: Virus, vật chất di truyền, DNA, RNA, vỏ capsid, hấp phụ, xâm nhập, giải phóng, sinh tan, tổng hợp, vỏ ngoài, cấu tạo, quá trình nhân lên, lắp ráp, tiềm tan.</w:t>
      </w:r>
    </w:p>
    <w:p w:rsidR="005E616C" w:rsidRPr="00F67417" w:rsidRDefault="005E616C" w:rsidP="005E616C">
      <w:pPr>
        <w:spacing w:before="120"/>
        <w:ind w:right="125"/>
        <w:jc w:val="both"/>
        <w:rPr>
          <w:rFonts w:eastAsia="Calibri"/>
          <w:b/>
        </w:rPr>
      </w:pPr>
      <w:r>
        <w:rPr>
          <w:rFonts w:eastAsia="Calibri"/>
          <w:b/>
        </w:rPr>
        <w:t>Câu 2:</w:t>
      </w:r>
      <w:r w:rsidRPr="00F67417">
        <w:rPr>
          <w:rFonts w:eastAsia="Calibri"/>
          <w:b/>
        </w:rPr>
        <w:t xml:space="preserve"> (1 điểm)</w:t>
      </w:r>
    </w:p>
    <w:p w:rsidR="005E616C" w:rsidRPr="00F67417" w:rsidRDefault="005E616C" w:rsidP="005E616C">
      <w:pPr>
        <w:spacing w:before="120"/>
        <w:ind w:right="125"/>
        <w:jc w:val="both"/>
        <w:rPr>
          <w:rFonts w:eastAsia="Calibri"/>
          <w:lang w:val="vi-VN"/>
        </w:rPr>
      </w:pPr>
      <w:r w:rsidRPr="00F67417">
        <w:rPr>
          <w:rFonts w:eastAsia="Calibri"/>
          <w:b/>
        </w:rPr>
        <w:tab/>
      </w:r>
      <w:r w:rsidRPr="00F67417">
        <w:rPr>
          <w:rFonts w:eastAsia="Calibri"/>
        </w:rPr>
        <w:t>Một quần thể E.Coli có 10 cá thể. Tính số lượng vi khuẩn E.Coli sau 4 giờ nuôi cấy quần thể trên khi biết thời gian một thế hệ của vi khuẩn E.Coli là 20 phút.</w:t>
      </w:r>
    </w:p>
    <w:p w:rsidR="00CE1DAE" w:rsidRPr="00B520DD" w:rsidRDefault="00F112BA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CE1DAE" w:rsidRPr="00B520DD" w:rsidRDefault="00A11325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325" w:rsidRDefault="00A11325">
      <w:r>
        <w:separator/>
      </w:r>
    </w:p>
  </w:endnote>
  <w:endnote w:type="continuationSeparator" w:id="0">
    <w:p w:rsidR="00A11325" w:rsidRDefault="00A1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513" w:rsidRDefault="00F112BA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21BD2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21BD2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560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325" w:rsidRDefault="00A11325">
      <w:r>
        <w:separator/>
      </w:r>
    </w:p>
  </w:footnote>
  <w:footnote w:type="continuationSeparator" w:id="0">
    <w:p w:rsidR="00A11325" w:rsidRDefault="00A11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0513"/>
    <w:rsid w:val="003D38F3"/>
    <w:rsid w:val="00521BD2"/>
    <w:rsid w:val="005E616C"/>
    <w:rsid w:val="00920513"/>
    <w:rsid w:val="00A11325"/>
    <w:rsid w:val="00B04632"/>
    <w:rsid w:val="00F1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06C93E2"/>
  <w15:docId w15:val="{25090F1D-BD11-47DC-A126-B1214E14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eastAsia="Calibri"/>
      <w:sz w:val="28"/>
      <w:szCs w:val="22"/>
      <w:lang w:eastAsia="ja-JP"/>
    </w:rPr>
  </w:style>
  <w:style w:type="character" w:styleId="Strong">
    <w:name w:val="Strong"/>
    <w:uiPriority w:val="22"/>
    <w:qFormat/>
    <w:rPr>
      <w:rFonts w:eastAsia="Calibri" w:cs="Times New Roman" w:hint="eastAsia"/>
      <w:b/>
      <w:bCs/>
      <w:rtl w:val="0"/>
    </w:rPr>
  </w:style>
  <w:style w:type="paragraph" w:styleId="BalloonText">
    <w:name w:val="Balloon Text"/>
    <w:basedOn w:val="Normal"/>
    <w:link w:val="BalloonTextChar"/>
    <w:rsid w:val="00B046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04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86715-4E61-4C52-B17A-FED2A529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12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20</cp:revision>
  <cp:lastPrinted>2024-04-27T08:05:00Z</cp:lastPrinted>
  <dcterms:created xsi:type="dcterms:W3CDTF">2016-09-26T10:48:00Z</dcterms:created>
  <dcterms:modified xsi:type="dcterms:W3CDTF">2024-04-27T08:06:00Z</dcterms:modified>
</cp:coreProperties>
</file>